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bookmarkStart w:id="0" w:name="_GoBack"/>
            <w:bookmarkEnd w:id="0"/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2014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SKLIC  330-1/2014</w:t>
            </w:r>
            <w:r w:rsidRPr="00DE05C9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C6D"/>
    <w:rsid w:val="00485AF3"/>
    <w:rsid w:val="008E65AF"/>
    <w:rsid w:val="0097433F"/>
    <w:rsid w:val="00A84C6D"/>
    <w:rsid w:val="00D137D6"/>
    <w:rsid w:val="00DB3AFC"/>
    <w:rsid w:val="00DE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4C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49</Words>
  <Characters>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UPO1</cp:lastModifiedBy>
  <cp:revision>3</cp:revision>
  <cp:lastPrinted>2013-03-07T12:40:00Z</cp:lastPrinted>
  <dcterms:created xsi:type="dcterms:W3CDTF">2013-03-07T12:34:00Z</dcterms:created>
  <dcterms:modified xsi:type="dcterms:W3CDTF">2014-01-31T11:20:00Z</dcterms:modified>
</cp:coreProperties>
</file>